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B2D" w:rsidRPr="00513FE6" w:rsidRDefault="00F34B2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B2D" w:rsidRPr="00513FE6" w:rsidRDefault="00F34B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34B2D" w:rsidRPr="00513FE6" w:rsidRDefault="00F34B2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34B2D" w:rsidRPr="00513FE6" w:rsidRDefault="00F34B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34B2D" w:rsidRDefault="00F34B2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34B2D" w:rsidRPr="00E40E79" w:rsidRDefault="00F34B2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F34B2D" w:rsidRPr="00513FE6" w:rsidRDefault="00F34B2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2857</w:t>
      </w:r>
    </w:p>
    <w:p w:rsidR="00F34B2D" w:rsidRPr="003C0768" w:rsidRDefault="00F34B2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34B2D" w:rsidRPr="00E40E79" w:rsidRDefault="00F34B2D" w:rsidP="00B05BA8">
      <w:pPr>
        <w:rPr>
          <w:rFonts w:ascii="Century" w:hAnsi="Century"/>
          <w:sz w:val="18"/>
          <w:szCs w:val="26"/>
          <w:lang w:val="uk-UA"/>
        </w:rPr>
      </w:pPr>
    </w:p>
    <w:p w:rsidR="00F34B2D" w:rsidRPr="003C0768" w:rsidRDefault="00F34B2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Слободі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34B2D" w:rsidRPr="00E40E79" w:rsidRDefault="00F34B2D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F34B2D" w:rsidRPr="003C0768" w:rsidRDefault="00F34B2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Слободі Миколі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34B2D" w:rsidRPr="003C0768" w:rsidRDefault="00F34B2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34B2D" w:rsidRDefault="00F34B2D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Слободі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1,8000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4,6000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4620983900:34:000:0112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F34B2D" w:rsidRPr="007C76DF" w:rsidRDefault="00F34B2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Слободі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1,8000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34B2D" w:rsidRPr="003C0768" w:rsidRDefault="00F34B2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34B2D" w:rsidRPr="003C0768" w:rsidRDefault="00F34B2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F34B2D" w:rsidRDefault="00F34B2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34B2D" w:rsidRPr="003C0768" w:rsidRDefault="00F34B2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34B2D" w:rsidRDefault="00F34B2D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F34B2D" w:rsidSect="00F34B2D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34B2D" w:rsidRPr="003C0768" w:rsidRDefault="00F34B2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34B2D" w:rsidRPr="003C0768" w:rsidSect="00F34B2D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F3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8AF0B34-D0A0-4AAA-9FE6-C738BE4C9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2292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